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2B31" w14:textId="4B559B8A" w:rsidR="00763D30" w:rsidRPr="00DF3470" w:rsidRDefault="00763D30" w:rsidP="00763D3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4379E">
        <w:rPr>
          <w:rFonts w:ascii="Corbel" w:hAnsi="Corbel"/>
          <w:bCs/>
          <w:i/>
          <w:lang w:eastAsia="ar-SA"/>
        </w:rPr>
        <w:t>61</w:t>
      </w:r>
      <w:r w:rsidRPr="00DF3470">
        <w:rPr>
          <w:rFonts w:ascii="Corbel" w:hAnsi="Corbel"/>
          <w:bCs/>
          <w:i/>
          <w:lang w:eastAsia="ar-SA"/>
        </w:rPr>
        <w:t>/202</w:t>
      </w:r>
      <w:r w:rsidR="00B4379E">
        <w:rPr>
          <w:rFonts w:ascii="Corbel" w:hAnsi="Corbel"/>
          <w:bCs/>
          <w:i/>
          <w:lang w:eastAsia="ar-SA"/>
        </w:rPr>
        <w:t>5</w:t>
      </w:r>
    </w:p>
    <w:p w14:paraId="623EC553" w14:textId="77777777" w:rsidR="00763D30" w:rsidRPr="00DF3470" w:rsidRDefault="00763D30" w:rsidP="00763D3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24E8C8" w14:textId="7115C109" w:rsidR="00763D30" w:rsidRDefault="00763D30" w:rsidP="00763D3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4379E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4379E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C02FC27" w14:textId="77777777" w:rsidR="00763D30" w:rsidRPr="00E91775" w:rsidRDefault="00763D30" w:rsidP="00763D3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B3DC758" w14:textId="2F6E8A54" w:rsidR="00763D30" w:rsidRPr="00DF3470" w:rsidRDefault="00763D30" w:rsidP="00763D3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B4379E">
        <w:rPr>
          <w:rFonts w:ascii="Corbel" w:hAnsi="Corbel"/>
          <w:sz w:val="20"/>
          <w:szCs w:val="20"/>
          <w:lang w:eastAsia="ar-SA"/>
        </w:rPr>
        <w:t>28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B4379E">
        <w:rPr>
          <w:rFonts w:ascii="Corbel" w:hAnsi="Corbel"/>
          <w:sz w:val="20"/>
          <w:szCs w:val="20"/>
          <w:lang w:eastAsia="ar-SA"/>
        </w:rPr>
        <w:t>9,</w:t>
      </w:r>
      <w:r w:rsidRPr="00DF3470">
        <w:rPr>
          <w:rFonts w:ascii="Corbel" w:hAnsi="Corbel"/>
          <w:sz w:val="20"/>
          <w:szCs w:val="20"/>
          <w:lang w:eastAsia="ar-SA"/>
        </w:rPr>
        <w:t xml:space="preserve"> 202</w:t>
      </w:r>
      <w:r w:rsidR="00B4379E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B4379E">
        <w:rPr>
          <w:rFonts w:ascii="Corbel" w:hAnsi="Corbel"/>
          <w:sz w:val="20"/>
          <w:szCs w:val="20"/>
          <w:lang w:eastAsia="ar-SA"/>
        </w:rPr>
        <w:t>30</w:t>
      </w:r>
    </w:p>
    <w:p w14:paraId="496FFA06" w14:textId="77777777" w:rsidR="004A357F" w:rsidRPr="009C54AE" w:rsidRDefault="004A357F" w:rsidP="004A357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D7837B" w14:textId="77777777" w:rsidR="004A357F" w:rsidRPr="009C54AE" w:rsidRDefault="004A357F" w:rsidP="004A35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57F" w:rsidRPr="009C54AE" w14:paraId="5DC1365C" w14:textId="77777777" w:rsidTr="002710EF">
        <w:tc>
          <w:tcPr>
            <w:tcW w:w="2694" w:type="dxa"/>
            <w:vAlign w:val="center"/>
          </w:tcPr>
          <w:p w14:paraId="51DBF494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2A502" w14:textId="3E157147" w:rsidR="004A357F" w:rsidRPr="00B4379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B4379E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4A357F" w:rsidRPr="009C54AE" w14:paraId="65F0908C" w14:textId="77777777" w:rsidTr="002710EF">
        <w:tc>
          <w:tcPr>
            <w:tcW w:w="2694" w:type="dxa"/>
            <w:vAlign w:val="center"/>
          </w:tcPr>
          <w:p w14:paraId="584F5258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16DB86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57F" w:rsidRPr="009C54AE" w14:paraId="1A8C9498" w14:textId="77777777" w:rsidTr="002710EF">
        <w:tc>
          <w:tcPr>
            <w:tcW w:w="2694" w:type="dxa"/>
            <w:vAlign w:val="center"/>
          </w:tcPr>
          <w:p w14:paraId="58E64837" w14:textId="77777777" w:rsidR="004A357F" w:rsidRPr="009C54AE" w:rsidRDefault="004A357F" w:rsidP="002710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6D3B67" w14:textId="0BFE7FBD" w:rsidR="004A357F" w:rsidRPr="00B4379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A357F" w:rsidRPr="009C54AE" w14:paraId="1F614460" w14:textId="77777777" w:rsidTr="002710EF">
        <w:tc>
          <w:tcPr>
            <w:tcW w:w="2694" w:type="dxa"/>
            <w:vAlign w:val="center"/>
          </w:tcPr>
          <w:p w14:paraId="1E2D4B3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AB0EBD" w14:textId="208D4736" w:rsidR="004A357F" w:rsidRPr="009C54A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Jednostki Wydziału Prawa i Administracji</w:t>
            </w:r>
          </w:p>
        </w:tc>
      </w:tr>
      <w:tr w:rsidR="004A357F" w:rsidRPr="009C54AE" w14:paraId="10FB5D53" w14:textId="77777777" w:rsidTr="002710EF">
        <w:tc>
          <w:tcPr>
            <w:tcW w:w="2694" w:type="dxa"/>
            <w:vAlign w:val="center"/>
          </w:tcPr>
          <w:p w14:paraId="7188D6F0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A9AA4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A357F" w:rsidRPr="009C54AE" w14:paraId="5A79EB03" w14:textId="77777777" w:rsidTr="002710EF">
        <w:tc>
          <w:tcPr>
            <w:tcW w:w="2694" w:type="dxa"/>
            <w:vAlign w:val="center"/>
          </w:tcPr>
          <w:p w14:paraId="1637E12B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C5E1F2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A357F" w:rsidRPr="009C54AE" w14:paraId="7238455E" w14:textId="77777777" w:rsidTr="002710EF">
        <w:tc>
          <w:tcPr>
            <w:tcW w:w="2694" w:type="dxa"/>
            <w:vAlign w:val="center"/>
          </w:tcPr>
          <w:p w14:paraId="1239B3B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B08DAF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A357F" w:rsidRPr="009C54AE" w14:paraId="4A5216AF" w14:textId="77777777" w:rsidTr="002710EF">
        <w:tc>
          <w:tcPr>
            <w:tcW w:w="2694" w:type="dxa"/>
            <w:vAlign w:val="center"/>
          </w:tcPr>
          <w:p w14:paraId="73CA1C55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ADEC61" w14:textId="062CAE16" w:rsidR="004A357F" w:rsidRPr="009C54AE" w:rsidRDefault="00707A03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A357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57F" w:rsidRPr="009C54AE" w14:paraId="0E286049" w14:textId="77777777" w:rsidTr="002710EF">
        <w:tc>
          <w:tcPr>
            <w:tcW w:w="2694" w:type="dxa"/>
            <w:vAlign w:val="center"/>
          </w:tcPr>
          <w:p w14:paraId="4A3D226C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5E63D3" w14:textId="329D1DBA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V semestr VII; VIII; IX; X</w:t>
            </w:r>
          </w:p>
        </w:tc>
      </w:tr>
      <w:tr w:rsidR="004A357F" w:rsidRPr="009C54AE" w14:paraId="63683FE6" w14:textId="77777777" w:rsidTr="002710EF">
        <w:tc>
          <w:tcPr>
            <w:tcW w:w="2694" w:type="dxa"/>
            <w:vAlign w:val="center"/>
          </w:tcPr>
          <w:p w14:paraId="3E0280B3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102501" w14:textId="5BA7D78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A357F" w:rsidRPr="009C54AE" w14:paraId="2515B869" w14:textId="77777777" w:rsidTr="002710EF">
        <w:tc>
          <w:tcPr>
            <w:tcW w:w="2694" w:type="dxa"/>
            <w:vAlign w:val="center"/>
          </w:tcPr>
          <w:p w14:paraId="31683EA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8B21D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A357F" w:rsidRPr="009C54AE" w14:paraId="17CF2826" w14:textId="77777777" w:rsidTr="002710EF">
        <w:tc>
          <w:tcPr>
            <w:tcW w:w="2694" w:type="dxa"/>
            <w:vAlign w:val="center"/>
          </w:tcPr>
          <w:p w14:paraId="4D505E9F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4AE8BC" w14:textId="670BE97F" w:rsidR="004A357F" w:rsidRPr="009C54A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A357F">
              <w:rPr>
                <w:rFonts w:ascii="Corbel" w:hAnsi="Corbel"/>
                <w:b w:val="0"/>
                <w:sz w:val="24"/>
                <w:szCs w:val="24"/>
              </w:rPr>
              <w:t>r hab. Aneta Kowalczyk, prof. UR</w:t>
            </w:r>
          </w:p>
        </w:tc>
      </w:tr>
      <w:tr w:rsidR="004A357F" w:rsidRPr="009C54AE" w14:paraId="44FB437B" w14:textId="77777777" w:rsidTr="002710EF">
        <w:tc>
          <w:tcPr>
            <w:tcW w:w="2694" w:type="dxa"/>
            <w:vAlign w:val="center"/>
          </w:tcPr>
          <w:p w14:paraId="014407F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F206CA" w14:textId="426D2CBF" w:rsidR="004A357F" w:rsidRPr="009C54AE" w:rsidRDefault="004A357F" w:rsidP="00B43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Pracownicy 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t xml:space="preserve">Wydziału Prawa i Administracji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zgodnie z obciążeniami 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danym roku akademickim</w:t>
            </w:r>
          </w:p>
        </w:tc>
      </w:tr>
    </w:tbl>
    <w:p w14:paraId="7658B1B1" w14:textId="77777777" w:rsidR="004A357F" w:rsidRPr="009C54AE" w:rsidRDefault="004A357F" w:rsidP="004A35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707A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07A03" w:rsidRPr="009C54AE" w14:paraId="04FCABA5" w14:textId="77777777" w:rsidTr="00707A03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CD9" w14:textId="15F79C3D" w:rsidR="00707A03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VII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1E6ED571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707A03" w:rsidRPr="009C54AE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9427193" w:rsidR="00707A03" w:rsidRPr="000B1F68" w:rsidRDefault="00707A03" w:rsidP="00707A0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2</w:t>
            </w:r>
          </w:p>
        </w:tc>
      </w:tr>
      <w:tr w:rsidR="00707A03" w:rsidRPr="009C54AE" w14:paraId="134F3E86" w14:textId="77777777" w:rsidTr="00707A03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4491" w14:textId="4929F638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02A0D0E5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707A03" w:rsidRPr="009C54AE" w14:paraId="73FC7D2B" w14:textId="77777777" w:rsidTr="00707A03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5AE" w14:textId="63F38C4E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6E55E4ED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5519F1FE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07A03" w:rsidRPr="009C54AE" w14:paraId="1F391B63" w14:textId="77777777" w:rsidTr="00707A03">
        <w:trPr>
          <w:trHeight w:val="34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AAE8" w14:textId="26CC11C1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513A8B96" w:rsidR="00707A03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51F24A4F" w:rsidR="00707A03" w:rsidRPr="009C54AE" w:rsidRDefault="00707A03" w:rsidP="00707A0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FA3A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B80BC6" w14:textId="77777777" w:rsidR="00B4379E" w:rsidRPr="009C54AE" w:rsidRDefault="00B4379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13EB365" w14:textId="6D500F45" w:rsidR="0085747A" w:rsidRPr="009C54AE" w:rsidRDefault="00707A0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="00B4379E" w:rsidRPr="00B4379E">
        <w:rPr>
          <w:rFonts w:ascii="Corbel" w:eastAsia="MS Gothic" w:hAnsi="Corbel" w:cs="MS Gothic"/>
          <w:b w:val="0"/>
          <w:szCs w:val="24"/>
        </w:rPr>
        <w:t>X</w:t>
      </w:r>
      <w:r w:rsidR="0085747A" w:rsidRPr="00B4379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00B4379E">
      <w:pPr>
        <w:pStyle w:val="Punktygwne"/>
        <w:tabs>
          <w:tab w:val="left" w:pos="709"/>
        </w:tabs>
        <w:spacing w:before="0" w:after="0"/>
        <w:ind w:left="709" w:right="-143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</w:t>
      </w:r>
      <w:r w:rsidRPr="00B4379E">
        <w:rPr>
          <w:rFonts w:ascii="Corbel" w:hAnsi="Corbel"/>
          <w:bCs/>
          <w:smallCaps w:val="0"/>
          <w:szCs w:val="24"/>
          <w:u w:val="single"/>
        </w:rPr>
        <w:t>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563907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3366AB4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07A03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04326B9" w14:textId="77777777" w:rsidR="00B4379E" w:rsidRPr="009C54AE" w:rsidRDefault="00B4379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9C54AE" w14:paraId="1E5B61B3" w14:textId="77777777" w:rsidTr="00707A03">
        <w:tc>
          <w:tcPr>
            <w:tcW w:w="9349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9B4DA7F" w14:textId="77777777" w:rsidTr="00707A03">
        <w:tc>
          <w:tcPr>
            <w:tcW w:w="1678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707A03">
        <w:tc>
          <w:tcPr>
            <w:tcW w:w="1678" w:type="dxa"/>
          </w:tcPr>
          <w:p w14:paraId="1A2F08D0" w14:textId="04087232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7" w:type="dxa"/>
          </w:tcPr>
          <w:p w14:paraId="1971E2C4" w14:textId="448E0B80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występujących na gruncie nauk 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prawnych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707A03">
        <w:tc>
          <w:tcPr>
            <w:tcW w:w="1678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18041A65" w14:textId="117C3908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                   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707544A5" w14:textId="221DB25F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41DDF6E6" w14:textId="77777777" w:rsidTr="00707A03">
        <w:tc>
          <w:tcPr>
            <w:tcW w:w="1678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7" w:type="dxa"/>
          </w:tcPr>
          <w:p w14:paraId="4BBE3F16" w14:textId="65A49024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                  i europejskiego systemu prawa, relacji pomiędzy prawem UE a prawem polskim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5C86FE7D" w14:textId="0993EB6E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E9519B" w:rsidRPr="009C54AE" w14:paraId="598A50EE" w14:textId="77777777" w:rsidTr="00707A03">
        <w:tc>
          <w:tcPr>
            <w:tcW w:w="1678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7" w:type="dxa"/>
          </w:tcPr>
          <w:p w14:paraId="0F3B92B9" w14:textId="753AA3A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7B7884C4" w14:textId="11F971B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9519B" w:rsidRPr="009C54AE" w14:paraId="4986AFDD" w14:textId="77777777" w:rsidTr="00707A03">
        <w:tc>
          <w:tcPr>
            <w:tcW w:w="1678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7" w:type="dxa"/>
          </w:tcPr>
          <w:p w14:paraId="776D680D" w14:textId="65A5DB38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 w tym władzy: ustawodawczej, wykonawczej i sądowniczej, organów i instytucji ochrony prawa)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3B3DB648" w14:textId="11832DF1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0E356A93" w14:textId="77777777" w:rsidTr="00707A03">
        <w:tc>
          <w:tcPr>
            <w:tcW w:w="1678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7" w:type="dxa"/>
          </w:tcPr>
          <w:p w14:paraId="41BCF5A9" w14:textId="6D13B0C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 funkcjonowania demokratycznego państwa prawnego;</w:t>
            </w:r>
          </w:p>
        </w:tc>
        <w:tc>
          <w:tcPr>
            <w:tcW w:w="1865" w:type="dxa"/>
          </w:tcPr>
          <w:p w14:paraId="09293DD3" w14:textId="251DAA7F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12266299" w14:textId="77777777" w:rsidTr="00707A03">
        <w:tc>
          <w:tcPr>
            <w:tcW w:w="1678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7" w:type="dxa"/>
          </w:tcPr>
          <w:p w14:paraId="3F54633C" w14:textId="0BDC15BF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  w zakresie państwa i prawa;</w:t>
            </w:r>
          </w:p>
        </w:tc>
        <w:tc>
          <w:tcPr>
            <w:tcW w:w="1865" w:type="dxa"/>
          </w:tcPr>
          <w:p w14:paraId="236FC6B2" w14:textId="6A39946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E9519B" w:rsidRPr="009C54AE" w14:paraId="2CE0666E" w14:textId="77777777" w:rsidTr="00707A03">
        <w:tc>
          <w:tcPr>
            <w:tcW w:w="1678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7" w:type="dxa"/>
          </w:tcPr>
          <w:p w14:paraId="533FF436" w14:textId="4140463A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65" w:type="dxa"/>
          </w:tcPr>
          <w:p w14:paraId="57888EF0" w14:textId="019B3CD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E9519B" w:rsidRPr="009C54AE" w14:paraId="6C31CB00" w14:textId="77777777" w:rsidTr="00707A03">
        <w:tc>
          <w:tcPr>
            <w:tcW w:w="1678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977" w:type="dxa"/>
          </w:tcPr>
          <w:p w14:paraId="0E3374AE" w14:textId="4665C432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67100236" w14:textId="0E338DD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707A03">
        <w:tc>
          <w:tcPr>
            <w:tcW w:w="1678" w:type="dxa"/>
          </w:tcPr>
          <w:p w14:paraId="53768315" w14:textId="4208B2A9" w:rsidR="00DD496D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7" w:type="dxa"/>
          </w:tcPr>
          <w:p w14:paraId="048F94F9" w14:textId="5003D2E1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352CDDB" w14:textId="482A59E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49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D496D" w:rsidRPr="009C54AE" w14:paraId="5BBE9262" w14:textId="77777777" w:rsidTr="00707A03">
        <w:tc>
          <w:tcPr>
            <w:tcW w:w="1678" w:type="dxa"/>
          </w:tcPr>
          <w:p w14:paraId="45D3381C" w14:textId="0272330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7" w:type="dxa"/>
          </w:tcPr>
          <w:p w14:paraId="531C612A" w14:textId="7D8F8A1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65" w:type="dxa"/>
          </w:tcPr>
          <w:p w14:paraId="02C85DAE" w14:textId="36EB7853" w:rsidR="00DD496D" w:rsidRPr="00EF0A2B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1BA3BA38" w14:textId="77777777" w:rsidTr="00707A03">
        <w:tc>
          <w:tcPr>
            <w:tcW w:w="1678" w:type="dxa"/>
          </w:tcPr>
          <w:p w14:paraId="15ED8416" w14:textId="241F27A3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14:paraId="53F1102A" w14:textId="32DEAFE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865" w:type="dxa"/>
          </w:tcPr>
          <w:p w14:paraId="620602BB" w14:textId="2AC75443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B0A27DE" w14:textId="77777777" w:rsidTr="00707A03">
        <w:tc>
          <w:tcPr>
            <w:tcW w:w="1678" w:type="dxa"/>
          </w:tcPr>
          <w:p w14:paraId="5996097E" w14:textId="560B499C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7" w:type="dxa"/>
          </w:tcPr>
          <w:p w14:paraId="6BF70DDF" w14:textId="609E644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 i politycznych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7FDC21D0" w14:textId="109201F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089EC040" w14:textId="77777777" w:rsidTr="00707A03">
        <w:tc>
          <w:tcPr>
            <w:tcW w:w="1678" w:type="dxa"/>
          </w:tcPr>
          <w:p w14:paraId="3415863F" w14:textId="14711D26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14:paraId="38CBE5FF" w14:textId="21049341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865" w:type="dxa"/>
          </w:tcPr>
          <w:p w14:paraId="01432994" w14:textId="7ACE2BC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12642290" w14:textId="77777777" w:rsidTr="00707A03">
        <w:tc>
          <w:tcPr>
            <w:tcW w:w="1678" w:type="dxa"/>
          </w:tcPr>
          <w:p w14:paraId="23DBDCAE" w14:textId="46FBE95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44ADD12F" w14:textId="0B0C353A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65" w:type="dxa"/>
          </w:tcPr>
          <w:p w14:paraId="5B3EC6F9" w14:textId="5AFD6BA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D496D" w:rsidRPr="009C54AE" w14:paraId="797EC890" w14:textId="77777777" w:rsidTr="00707A03">
        <w:tc>
          <w:tcPr>
            <w:tcW w:w="1678" w:type="dxa"/>
          </w:tcPr>
          <w:p w14:paraId="16412E87" w14:textId="3B92BA15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7" w:type="dxa"/>
          </w:tcPr>
          <w:p w14:paraId="5DA2A198" w14:textId="751B0339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865" w:type="dxa"/>
          </w:tcPr>
          <w:p w14:paraId="431E3908" w14:textId="3BBF9BE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D496D" w:rsidRPr="009C54AE" w14:paraId="72A3DF8D" w14:textId="77777777" w:rsidTr="00707A03">
        <w:tc>
          <w:tcPr>
            <w:tcW w:w="1678" w:type="dxa"/>
          </w:tcPr>
          <w:p w14:paraId="3213D03F" w14:textId="1CE36554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7" w:type="dxa"/>
          </w:tcPr>
          <w:p w14:paraId="3D28DE66" w14:textId="0C79DA6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63E8BCE7" w14:textId="7F707749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D496D" w:rsidRPr="009C54AE" w14:paraId="279EC47E" w14:textId="77777777" w:rsidTr="00707A03">
        <w:tc>
          <w:tcPr>
            <w:tcW w:w="1678" w:type="dxa"/>
          </w:tcPr>
          <w:p w14:paraId="6D80A39B" w14:textId="06DECB40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7B115183" w14:textId="7F0CE633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i problemów prawnych za P7S_UW pomocą odpowiednio dobranych metod, narzędzi oraz zaawansowanych technik informacyjno-komunikacyjnych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6271177B" w14:textId="73432F3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656D15AC" w14:textId="77777777" w:rsidR="00707A03" w:rsidRDefault="00707A03">
      <w:r>
        <w:rPr>
          <w:b/>
          <w:smallCap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DD496D" w:rsidRPr="009C54AE" w14:paraId="7709C5C5" w14:textId="77777777" w:rsidTr="00707A03">
        <w:tc>
          <w:tcPr>
            <w:tcW w:w="1678" w:type="dxa"/>
          </w:tcPr>
          <w:p w14:paraId="4F6650A6" w14:textId="53119AD1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2330D1CA" w14:textId="40B3D1BB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Zna jeden z wybranych języków obcych (w tym także w zakresie języka prawniczego) zgodnie z wymaganiami określonymi dla poziomu B2+ Europejskiego Systemu Opisu Kształcenia Językowego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22ECF1ED" w14:textId="5C63CB9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55CAC77F" w14:textId="77777777" w:rsidTr="00707A03">
        <w:tc>
          <w:tcPr>
            <w:tcW w:w="1678" w:type="dxa"/>
          </w:tcPr>
          <w:p w14:paraId="2B586122" w14:textId="47FDF50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977" w:type="dxa"/>
          </w:tcPr>
          <w:p w14:paraId="78932F30" w14:textId="4A1C3A4F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41863C79" w14:textId="63D4DA5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C442E0F" w14:textId="77777777" w:rsidTr="00707A03">
        <w:tc>
          <w:tcPr>
            <w:tcW w:w="1678" w:type="dxa"/>
          </w:tcPr>
          <w:p w14:paraId="45F8D7AC" w14:textId="7305392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7" w:type="dxa"/>
          </w:tcPr>
          <w:p w14:paraId="7676AC56" w14:textId="47CAF890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865" w:type="dxa"/>
          </w:tcPr>
          <w:p w14:paraId="41BE4AB1" w14:textId="458B2D8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1858024D" w14:textId="77777777" w:rsidTr="00707A03">
        <w:tc>
          <w:tcPr>
            <w:tcW w:w="1678" w:type="dxa"/>
          </w:tcPr>
          <w:p w14:paraId="5A0209C1" w14:textId="3B5CA5B2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5977" w:type="dxa"/>
          </w:tcPr>
          <w:p w14:paraId="1B3D0DCD" w14:textId="0B95408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(w tym potrafi określić strategie własnego rozwoju zawodowego) po zasięgnięciu opinii ekspertów w przypadku trudności w rozwiązaniu problemów;</w:t>
            </w:r>
          </w:p>
        </w:tc>
        <w:tc>
          <w:tcPr>
            <w:tcW w:w="1865" w:type="dxa"/>
          </w:tcPr>
          <w:p w14:paraId="10473F67" w14:textId="0D68A3BA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  <w:tr w:rsidR="00DD496D" w:rsidRPr="009C54AE" w14:paraId="62C19782" w14:textId="77777777" w:rsidTr="00707A03">
        <w:tc>
          <w:tcPr>
            <w:tcW w:w="1678" w:type="dxa"/>
          </w:tcPr>
          <w:p w14:paraId="67C86683" w14:textId="4A9073DF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3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5977" w:type="dxa"/>
          </w:tcPr>
          <w:p w14:paraId="0E11AC33" w14:textId="45445C38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 nabyte umiejętności z uwzględnieniem ich interdyscyplinarnego wymiaru;</w:t>
            </w:r>
          </w:p>
        </w:tc>
        <w:tc>
          <w:tcPr>
            <w:tcW w:w="1865" w:type="dxa"/>
          </w:tcPr>
          <w:p w14:paraId="5707D6A0" w14:textId="238A9AED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4DBA7301" w14:textId="77777777" w:rsidTr="00707A03">
        <w:tc>
          <w:tcPr>
            <w:tcW w:w="1678" w:type="dxa"/>
          </w:tcPr>
          <w:p w14:paraId="6293EC72" w14:textId="34481716" w:rsidR="00DD496D" w:rsidRPr="00030942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5977" w:type="dxa"/>
          </w:tcPr>
          <w:p w14:paraId="5FE2CB65" w14:textId="6277AA4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1AA1D6CF" w14:textId="79FCEDD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D496D" w:rsidRPr="009C54AE" w14:paraId="59B36797" w14:textId="77777777" w:rsidTr="00707A03">
        <w:tc>
          <w:tcPr>
            <w:tcW w:w="1678" w:type="dxa"/>
          </w:tcPr>
          <w:p w14:paraId="007CD4BA" w14:textId="4387671D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7" w:type="dxa"/>
          </w:tcPr>
          <w:p w14:paraId="4FF981EA" w14:textId="19615BD7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Szanuje różne poglądy i postawy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1F9DD81" w14:textId="3A609B74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652BBD1" w14:textId="77777777" w:rsidR="00707A03" w:rsidRPr="009C54AE" w:rsidRDefault="00707A0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00707A03">
        <w:tc>
          <w:tcPr>
            <w:tcW w:w="9520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00707A03">
        <w:tc>
          <w:tcPr>
            <w:tcW w:w="9520" w:type="dxa"/>
          </w:tcPr>
          <w:p w14:paraId="56A5D90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77777777" w:rsidR="0085747A" w:rsidRDefault="0085747A" w:rsidP="00707A03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6B66B19" w14:textId="77777777" w:rsidR="00634430" w:rsidRPr="009C54AE" w:rsidRDefault="00634430" w:rsidP="0063443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34430" w:rsidRPr="008D3586" w14:paraId="1D7297A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A4F" w14:textId="77777777" w:rsidR="00634430" w:rsidRPr="008D3586" w:rsidRDefault="00634430" w:rsidP="002710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1133F17B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9265" w14:textId="2EFBF334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634430" w:rsidRPr="008D3586" w14:paraId="3CADDA61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A56C" w14:textId="77777777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634430" w:rsidRPr="008D3586" w14:paraId="28E1F50B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9347" w14:textId="77777777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4A1CFFDE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7059" w14:textId="77777777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634430" w:rsidRPr="008D3586" w14:paraId="2B33C2EA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B31A" w14:textId="77777777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634430" w:rsidRPr="008D3586" w14:paraId="75F5841C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602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634430" w:rsidRPr="008D3586" w14:paraId="55BAB3C4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09E6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634430" w:rsidRPr="008D3586" w14:paraId="708A5850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3FAA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634430" w:rsidRPr="008D3586" w14:paraId="4D9862BF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E323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634430" w:rsidRPr="008D3586" w14:paraId="2D0FBEC0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1998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634430" w:rsidRPr="008D3586" w14:paraId="68AC8CF7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01E" w14:textId="77777777" w:rsidR="00634430" w:rsidRPr="008D3586" w:rsidRDefault="00634430" w:rsidP="00707A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634430" w:rsidRPr="008D3586" w14:paraId="6EA990BF" w14:textId="77777777" w:rsidTr="00707A0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D96A" w14:textId="77777777" w:rsidR="00634430" w:rsidRPr="008D3586" w:rsidRDefault="00634430" w:rsidP="00707A0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847704" w14:textId="77777777" w:rsidR="00707A03" w:rsidRDefault="00707A03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3E28795B" w14:textId="2A8F177A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C47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707A03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6CFEB008" w:rsidR="0085747A" w:rsidRPr="009C54AE" w:rsidRDefault="00707A0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7A0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5B34F339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707A03">
              <w:rPr>
                <w:rFonts w:ascii="Corbel" w:hAnsi="Corbel"/>
                <w:b w:val="0"/>
                <w:szCs w:val="24"/>
              </w:rPr>
              <w:t>1</w:t>
            </w:r>
            <w:r>
              <w:rPr>
                <w:rFonts w:ascii="Corbel" w:hAnsi="Corbel"/>
                <w:b w:val="0"/>
                <w:szCs w:val="24"/>
              </w:rPr>
              <w:t>1, EK_</w:t>
            </w:r>
            <w:r w:rsidR="00707A03">
              <w:rPr>
                <w:rFonts w:ascii="Corbel" w:hAnsi="Corbel"/>
                <w:b w:val="0"/>
                <w:szCs w:val="24"/>
              </w:rPr>
              <w:t>1</w:t>
            </w:r>
            <w:r>
              <w:rPr>
                <w:rFonts w:ascii="Corbel" w:hAnsi="Corbel"/>
                <w:b w:val="0"/>
                <w:szCs w:val="24"/>
              </w:rPr>
              <w:t>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00923D7D">
        <w:tc>
          <w:tcPr>
            <w:tcW w:w="9670" w:type="dxa"/>
          </w:tcPr>
          <w:p w14:paraId="2A12DAE8" w14:textId="1453AA29" w:rsidR="007E5F39" w:rsidRPr="007E5F39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Forma zakończenia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zaliczenie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6C822B" w14:textId="0CBBE616" w:rsidR="007E5F39" w:rsidRPr="007E5F39" w:rsidRDefault="007E5F39" w:rsidP="007E6C1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2E3D9EC5" w14:textId="25907E91" w:rsidR="0085747A" w:rsidRPr="009C54AE" w:rsidRDefault="007E5F39" w:rsidP="00707A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003E1941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00923D7D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38F8C5AD" w:rsidR="0085747A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07A03">
              <w:rPr>
                <w:rFonts w:ascii="Corbel" w:hAnsi="Corbel"/>
                <w:sz w:val="24"/>
                <w:szCs w:val="24"/>
              </w:rPr>
              <w:t>08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00923D7D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0333240F" w:rsidR="00C61DC5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 </w:t>
            </w:r>
          </w:p>
        </w:tc>
      </w:tr>
      <w:tr w:rsidR="00C61DC5" w:rsidRPr="009C54AE" w14:paraId="23CE5A02" w14:textId="77777777" w:rsidTr="00923D7D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471056EC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07A03">
              <w:rPr>
                <w:rFonts w:ascii="Corbel" w:hAnsi="Corbel"/>
                <w:sz w:val="24"/>
                <w:szCs w:val="24"/>
              </w:rPr>
              <w:t>92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18D798FB" w14:textId="77777777" w:rsidTr="00923D7D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62466113" w:rsidR="0085747A" w:rsidRPr="009C54AE" w:rsidRDefault="006038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707A03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6E0AE901" w14:textId="77777777" w:rsidTr="00923D7D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6BFA18B6" w:rsidR="0085747A" w:rsidRPr="009C54AE" w:rsidRDefault="00AE0D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3399C80C" w14:textId="77777777" w:rsidR="0085747A" w:rsidRPr="009C54AE" w:rsidRDefault="00923D7D" w:rsidP="00707A03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7C8E40" w14:textId="77777777" w:rsidR="00707A03" w:rsidRDefault="00707A03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C20FDDC" w14:textId="1963A9FA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3798"/>
      </w:tblGrid>
      <w:tr w:rsidR="0085747A" w:rsidRPr="009C54AE" w14:paraId="60C37225" w14:textId="77777777" w:rsidTr="00707A03">
        <w:trPr>
          <w:trHeight w:val="397"/>
        </w:trPr>
        <w:tc>
          <w:tcPr>
            <w:tcW w:w="3715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798" w:type="dxa"/>
          </w:tcPr>
          <w:p w14:paraId="77039D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D421BEA" w14:textId="77777777" w:rsidTr="00707A03">
        <w:trPr>
          <w:trHeight w:val="397"/>
        </w:trPr>
        <w:tc>
          <w:tcPr>
            <w:tcW w:w="3715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798" w:type="dxa"/>
          </w:tcPr>
          <w:p w14:paraId="00E6B1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0071620A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0071620A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1C78F" w14:textId="77777777" w:rsidR="00460621" w:rsidRDefault="00460621" w:rsidP="00C16ABF">
      <w:pPr>
        <w:spacing w:after="0" w:line="240" w:lineRule="auto"/>
      </w:pPr>
      <w:r>
        <w:separator/>
      </w:r>
    </w:p>
  </w:endnote>
  <w:endnote w:type="continuationSeparator" w:id="0">
    <w:p w14:paraId="429FFEFD" w14:textId="77777777" w:rsidR="00460621" w:rsidRDefault="004606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8A527" w14:textId="77777777" w:rsidR="00460621" w:rsidRDefault="00460621" w:rsidP="00C16ABF">
      <w:pPr>
        <w:spacing w:after="0" w:line="240" w:lineRule="auto"/>
      </w:pPr>
      <w:r>
        <w:separator/>
      </w:r>
    </w:p>
  </w:footnote>
  <w:footnote w:type="continuationSeparator" w:id="0">
    <w:p w14:paraId="13FD0BC6" w14:textId="77777777" w:rsidR="00460621" w:rsidRDefault="00460621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955866">
    <w:abstractNumId w:val="1"/>
  </w:num>
  <w:num w:numId="2" w16cid:durableId="1626545042">
    <w:abstractNumId w:val="2"/>
  </w:num>
  <w:num w:numId="3" w16cid:durableId="3604006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94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835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90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29"/>
    <w:rsid w:val="00363F78"/>
    <w:rsid w:val="003664CA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0621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57F"/>
    <w:rsid w:val="004A3EEA"/>
    <w:rsid w:val="004A4D1F"/>
    <w:rsid w:val="004D4B9E"/>
    <w:rsid w:val="004D5282"/>
    <w:rsid w:val="004F1551"/>
    <w:rsid w:val="004F4C1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6038FF"/>
    <w:rsid w:val="0060597E"/>
    <w:rsid w:val="0061029B"/>
    <w:rsid w:val="00617230"/>
    <w:rsid w:val="00621CE1"/>
    <w:rsid w:val="0062698C"/>
    <w:rsid w:val="00627FC9"/>
    <w:rsid w:val="0063443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07A03"/>
    <w:rsid w:val="0071620A"/>
    <w:rsid w:val="0072460B"/>
    <w:rsid w:val="00724677"/>
    <w:rsid w:val="00725459"/>
    <w:rsid w:val="007327BD"/>
    <w:rsid w:val="00734608"/>
    <w:rsid w:val="00745302"/>
    <w:rsid w:val="007461D6"/>
    <w:rsid w:val="00746EC8"/>
    <w:rsid w:val="00763BF1"/>
    <w:rsid w:val="00763D30"/>
    <w:rsid w:val="00766FD4"/>
    <w:rsid w:val="0078168C"/>
    <w:rsid w:val="00787C2A"/>
    <w:rsid w:val="00790E27"/>
    <w:rsid w:val="00796D80"/>
    <w:rsid w:val="007A4022"/>
    <w:rsid w:val="007A6E6E"/>
    <w:rsid w:val="007C3299"/>
    <w:rsid w:val="007C3BCC"/>
    <w:rsid w:val="007C4546"/>
    <w:rsid w:val="007D6E56"/>
    <w:rsid w:val="007E5F39"/>
    <w:rsid w:val="007E6C1F"/>
    <w:rsid w:val="007F4155"/>
    <w:rsid w:val="0081554D"/>
    <w:rsid w:val="0081707E"/>
    <w:rsid w:val="008449B3"/>
    <w:rsid w:val="008552A2"/>
    <w:rsid w:val="0085747A"/>
    <w:rsid w:val="00884922"/>
    <w:rsid w:val="00885F64"/>
    <w:rsid w:val="008864B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D4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C07"/>
    <w:rsid w:val="00AD66D6"/>
    <w:rsid w:val="00AE0DE8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79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47431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B03"/>
    <w:rsid w:val="00D608D1"/>
    <w:rsid w:val="00D73366"/>
    <w:rsid w:val="00D74119"/>
    <w:rsid w:val="00D8075B"/>
    <w:rsid w:val="00D8678B"/>
    <w:rsid w:val="00DA2114"/>
    <w:rsid w:val="00DD496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3332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2E00-4F43-49AC-8BCD-CF4952AD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1414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3</cp:revision>
  <cp:lastPrinted>2025-12-10T10:26:00Z</cp:lastPrinted>
  <dcterms:created xsi:type="dcterms:W3CDTF">2025-12-08T08:55:00Z</dcterms:created>
  <dcterms:modified xsi:type="dcterms:W3CDTF">2025-12-10T10:27:00Z</dcterms:modified>
</cp:coreProperties>
</file>